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D12" w:rsidRPr="00513FE6" w:rsidRDefault="00EA2D1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12" w:rsidRPr="00513FE6" w:rsidRDefault="00EA2D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A2D12" w:rsidRPr="00513FE6" w:rsidRDefault="00EA2D1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A2D12" w:rsidRPr="00513FE6" w:rsidRDefault="00EA2D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A2D12" w:rsidRDefault="00EA2D12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A2D12" w:rsidRPr="00E40E79" w:rsidRDefault="00EA2D12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EA2D12" w:rsidRPr="00513FE6" w:rsidRDefault="00EA2D1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2853</w:t>
      </w:r>
    </w:p>
    <w:p w:rsidR="00EA2D12" w:rsidRPr="003C0768" w:rsidRDefault="00EA2D1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A2D12" w:rsidRPr="00E40E79" w:rsidRDefault="00EA2D12" w:rsidP="00B05BA8">
      <w:pPr>
        <w:rPr>
          <w:rFonts w:ascii="Century" w:hAnsi="Century"/>
          <w:sz w:val="18"/>
          <w:szCs w:val="26"/>
          <w:lang w:val="uk-UA"/>
        </w:rPr>
      </w:pPr>
    </w:p>
    <w:p w:rsidR="00EA2D12" w:rsidRPr="003C0768" w:rsidRDefault="00EA2D1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Грибу Ігорю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A2D12" w:rsidRPr="00E40E79" w:rsidRDefault="00EA2D12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EA2D12" w:rsidRPr="003C0768" w:rsidRDefault="00EA2D1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Грибу Ігорю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A2D12" w:rsidRPr="003C0768" w:rsidRDefault="00EA2D1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A2D12" w:rsidRDefault="00EA2D12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Грибу Ігорю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16,1887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4620989000:10:000:0188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EA2D12" w:rsidRPr="007C76DF" w:rsidRDefault="00EA2D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Грибу Ігорю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A2D12" w:rsidRPr="003C0768" w:rsidRDefault="00EA2D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A2D12" w:rsidRPr="003C0768" w:rsidRDefault="00EA2D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EA2D12" w:rsidRDefault="00EA2D1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A2D12" w:rsidRPr="003C0768" w:rsidRDefault="00EA2D1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A2D12" w:rsidRDefault="00EA2D12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EA2D12" w:rsidSect="00EA2D12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A2D12" w:rsidRPr="003C0768" w:rsidRDefault="00EA2D1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A2D12" w:rsidRPr="003C0768" w:rsidSect="00EA2D12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EA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BBB527F-B0F4-4F06-B2B4-465EF0DB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2286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